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4EE" w:rsidRDefault="00BE14EE" w:rsidP="00BE14EE">
      <w:pPr>
        <w:pStyle w:val="Heading1"/>
        <w:jc w:val="center"/>
      </w:pPr>
      <w:r>
        <w:t>CONTRACT DE COMODAT AUTO</w:t>
      </w:r>
    </w:p>
    <w:p w:rsidR="00BE14EE" w:rsidRDefault="00BE14EE" w:rsidP="00BE14EE"/>
    <w:p w:rsidR="00BE14EE" w:rsidRPr="00BC029B" w:rsidRDefault="00BE14EE" w:rsidP="00BE14EE">
      <w:pPr>
        <w:rPr>
          <w:b/>
          <w:sz w:val="28"/>
          <w:szCs w:val="28"/>
        </w:rPr>
      </w:pPr>
      <w:r w:rsidRPr="00BC029B">
        <w:rPr>
          <w:b/>
          <w:sz w:val="28"/>
          <w:szCs w:val="28"/>
        </w:rPr>
        <w:t>Intre subsemnatii:</w:t>
      </w:r>
    </w:p>
    <w:p w:rsidR="00BE14EE" w:rsidRDefault="00BE14EE" w:rsidP="00BE14EE">
      <w:pPr>
        <w:spacing w:line="360" w:lineRule="auto"/>
      </w:pPr>
      <w:r>
        <w:t xml:space="preserve">____________________________________________, cetatean român, domiciliat in ________________________, posesor al BI/CI ___________, in calitate de </w:t>
      </w:r>
      <w:r w:rsidRPr="00BE14EE">
        <w:rPr>
          <w:b/>
        </w:rPr>
        <w:t>comodant</w:t>
      </w:r>
      <w:r>
        <w:t xml:space="preserve">, </w:t>
      </w:r>
    </w:p>
    <w:p w:rsidR="00BE14EE" w:rsidRDefault="00BE14EE" w:rsidP="00BE14EE">
      <w:r>
        <w:t>si</w:t>
      </w:r>
    </w:p>
    <w:p w:rsidR="00BE14EE" w:rsidRDefault="00BE14EE" w:rsidP="00BE14EE">
      <w:pPr>
        <w:spacing w:line="360" w:lineRule="auto"/>
      </w:pPr>
      <w:r>
        <w:t xml:space="preserve">SC________________________SRL, cu sediul in _________________, inregistrata la ORC sub nr.________________, prin reprezentant __________________________, domiciliat in ________________________ , in calitate de </w:t>
      </w:r>
      <w:r w:rsidRPr="00BE14EE">
        <w:rPr>
          <w:b/>
        </w:rPr>
        <w:t>comodatar</w:t>
      </w:r>
      <w:r>
        <w:t>,</w:t>
      </w:r>
    </w:p>
    <w:p w:rsidR="00BE14EE" w:rsidRDefault="00BE14EE" w:rsidP="00BE14EE"/>
    <w:p w:rsidR="00BE14EE" w:rsidRDefault="00BE14EE" w:rsidP="00BE14EE">
      <w:r>
        <w:t>a intervenit prezentul contract de comodat in urmatoarele conditii :</w:t>
      </w:r>
    </w:p>
    <w:p w:rsidR="00BE14EE" w:rsidRDefault="00BE14EE" w:rsidP="00BE14EE">
      <w:pPr>
        <w:spacing w:line="360" w:lineRule="auto"/>
      </w:pPr>
      <w:r>
        <w:t>Eu, ________________________, dau spre folosinta cu titlu gratuit SC ________________________SRL, prin reprezentant ________________________, autoturismul proprietatea mea marca ________________________, cu nr. de inmatriculare ________________________, avand numarul de identificare ________________________, numar de omologare ________________________/________________________, culoarea ________________________.</w:t>
      </w:r>
    </w:p>
    <w:p w:rsidR="00BE14EE" w:rsidRDefault="00BE14EE" w:rsidP="00BE14EE">
      <w:r>
        <w:t>Imprumutul se face in scopul utilizarii autoturismului in interesul societatii de mai sus, precum si in vederea efectuarii unor calatorii in tara si strainatate, pe o perioada de ________ani incepand cu data autentificarii.</w:t>
      </w:r>
    </w:p>
    <w:p w:rsidR="00BE14EE" w:rsidRDefault="00BE14EE" w:rsidP="00BE14EE">
      <w:r>
        <w:t>Toate cheltuielile privind intertinerea autoturismului (reparatie, combustibil, accesorii, impozite, asigurari, etc.) cad in sarcina comodatarului.</w:t>
      </w:r>
    </w:p>
    <w:p w:rsidR="00BE14EE" w:rsidRDefault="00BE14EE" w:rsidP="00BE14EE"/>
    <w:p w:rsidR="00BE14EE" w:rsidRDefault="00BE14EE" w:rsidP="00BE14EE">
      <w:r>
        <w:t>SC ________________________ SRL, prin reprezentant ________________________, primesc de la ________________________, autoturismul descris mai sus in scopul si conditiile aratate si ma oblig sa le restitui proprietarului la momentul expirarii prezentului contract.</w:t>
      </w:r>
    </w:p>
    <w:p w:rsidR="00BE14EE" w:rsidRDefault="00BE14EE" w:rsidP="00BE14EE">
      <w:r>
        <w:t>Imprumutul se face in conditiile prevazute de art.1560 si urmatoarele din Codul Civil.</w:t>
      </w:r>
    </w:p>
    <w:p w:rsidR="00BE14EE" w:rsidRDefault="00BE14EE" w:rsidP="00BE14EE">
      <w:r>
        <w:t>EVALUARE</w:t>
      </w:r>
    </w:p>
    <w:p w:rsidR="00BE14EE" w:rsidRDefault="00BE14EE" w:rsidP="00BE14EE">
      <w:r>
        <w:t>Evaluam obiectul contractului in vederea taxarii la suma de ______________ lei (______________).</w:t>
      </w:r>
    </w:p>
    <w:p w:rsidR="00BE14EE" w:rsidRDefault="00BE14EE" w:rsidP="00BE14EE"/>
    <w:p w:rsidR="00BE14EE" w:rsidRDefault="00BE14EE" w:rsidP="00BE14EE">
      <w:r>
        <w:lastRenderedPageBreak/>
        <w:t>Declaram ca ne sunt cunoscute prevederile art. 200 si art. 201 din Regulamentul Vamal in cazul in care titularul scoaterii din tara a autoturismului, nu se reintoarce in tara cu el in termenul prevazut.</w:t>
      </w:r>
    </w:p>
    <w:p w:rsidR="00BE14EE" w:rsidRDefault="00BE14EE" w:rsidP="00BE14EE"/>
    <w:p w:rsidR="00BE14EE" w:rsidRDefault="00BE14EE" w:rsidP="00BE14EE">
      <w:r>
        <w:t>Procesat la ________________________ în ________________________ exemplare, din care ________________________ s-au eliberat partilor.</w:t>
      </w:r>
    </w:p>
    <w:p w:rsidR="00BE14EE" w:rsidRDefault="00BE14EE" w:rsidP="00BE14EE"/>
    <w:p w:rsidR="00BE14EE" w:rsidRDefault="00BE14EE" w:rsidP="00BE14EE"/>
    <w:p w:rsidR="00BE14EE" w:rsidRDefault="00BE14EE" w:rsidP="00BE14EE"/>
    <w:p w:rsidR="00BE14EE" w:rsidRDefault="00BE14EE" w:rsidP="00BE14EE">
      <w:r>
        <w:t>Comodant                                                                                             Comodatar</w:t>
      </w:r>
    </w:p>
    <w:p w:rsidR="00BE14EE" w:rsidRDefault="00BE14EE" w:rsidP="00BE14EE">
      <w:r>
        <w:t xml:space="preserve">________________________ ,                                                     </w:t>
      </w:r>
      <w:r w:rsidRPr="00BE14EE">
        <w:t xml:space="preserve"> </w:t>
      </w:r>
      <w:r>
        <w:t>________________________ ,</w:t>
      </w:r>
    </w:p>
    <w:p w:rsidR="002448A3" w:rsidRPr="002448A3" w:rsidRDefault="002448A3" w:rsidP="002448A3"/>
    <w:sectPr w:rsidR="002448A3" w:rsidRPr="002448A3" w:rsidSect="00AF6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993" w:left="144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53B" w:rsidRDefault="0074553B" w:rsidP="00021277">
      <w:pPr>
        <w:spacing w:after="0" w:line="240" w:lineRule="auto"/>
      </w:pPr>
      <w:r>
        <w:separator/>
      </w:r>
    </w:p>
  </w:endnote>
  <w:endnote w:type="continuationSeparator" w:id="0">
    <w:p w:rsidR="0074553B" w:rsidRDefault="0074553B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Pr="001879E2" w:rsidRDefault="00021277" w:rsidP="002A2E3E">
    <w:pPr>
      <w:pStyle w:val="Footer"/>
      <w:tabs>
        <w:tab w:val="center" w:pos="5040"/>
        <w:tab w:val="left" w:pos="6990"/>
      </w:tabs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</w:p>
  <w:p w:rsidR="00021277" w:rsidRDefault="00021277" w:rsidP="00021277">
    <w:pPr>
      <w:pStyle w:val="Footer"/>
    </w:pPr>
  </w:p>
  <w:p w:rsidR="00021277" w:rsidRDefault="000212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53B" w:rsidRDefault="0074553B" w:rsidP="00021277">
      <w:pPr>
        <w:spacing w:after="0" w:line="240" w:lineRule="auto"/>
      </w:pPr>
      <w:r>
        <w:separator/>
      </w:r>
    </w:p>
  </w:footnote>
  <w:footnote w:type="continuationSeparator" w:id="0">
    <w:p w:rsidR="0074553B" w:rsidRDefault="0074553B" w:rsidP="0002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E5922"/>
    <w:multiLevelType w:val="multilevel"/>
    <w:tmpl w:val="A64E7D54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029B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82A84"/>
    <w:rsid w:val="006B0A45"/>
    <w:rsid w:val="006D4C11"/>
    <w:rsid w:val="0074553B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32EE"/>
    <w:rsid w:val="009D5DF5"/>
    <w:rsid w:val="009F7152"/>
    <w:rsid w:val="00A103EA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C029B"/>
    <w:rsid w:val="00BE14EE"/>
    <w:rsid w:val="00BE7BBC"/>
    <w:rsid w:val="00C13B18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D2B28"/>
    <w:rsid w:val="00EF0A2B"/>
    <w:rsid w:val="00EF1D97"/>
    <w:rsid w:val="00EF6984"/>
    <w:rsid w:val="00F03FF2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713"/>
  </w:style>
  <w:style w:type="paragraph" w:styleId="Heading1">
    <w:name w:val="heading 1"/>
    <w:basedOn w:val="Normal"/>
    <w:next w:val="Normal"/>
    <w:link w:val="Heading1Char"/>
    <w:uiPriority w:val="9"/>
    <w:qFormat/>
    <w:rsid w:val="00453713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3713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3713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71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537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7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W2007_3.dotx</Template>
  <TotalTime>7</TotalTime>
  <Pages>2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2</cp:revision>
  <dcterms:created xsi:type="dcterms:W3CDTF">2013-04-03T15:27:00Z</dcterms:created>
  <dcterms:modified xsi:type="dcterms:W3CDTF">2013-04-03T15:34:00Z</dcterms:modified>
</cp:coreProperties>
</file>